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A611FF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3E413B" w:rsidRPr="003E413B" w:rsidRDefault="003E413B" w:rsidP="003E413B">
      <w:pPr>
        <w:pStyle w:val="ConsPlusTitle"/>
        <w:widowControl/>
        <w:shd w:val="clear" w:color="auto" w:fill="FFFFFF"/>
        <w:jc w:val="both"/>
        <w:rPr>
          <w:rFonts w:ascii="Times New Roman" w:hAnsi="Times New Roman"/>
          <w:b w:val="0"/>
          <w:sz w:val="24"/>
          <w:szCs w:val="24"/>
        </w:rPr>
      </w:pPr>
      <w:r w:rsidRPr="003E413B">
        <w:rPr>
          <w:rFonts w:ascii="Times New Roman" w:hAnsi="Times New Roman"/>
          <w:b w:val="0"/>
          <w:sz w:val="24"/>
          <w:szCs w:val="24"/>
        </w:rPr>
        <w:t xml:space="preserve">23.11.2023                       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</w:t>
      </w:r>
      <w:r w:rsidRPr="003E413B">
        <w:rPr>
          <w:rFonts w:ascii="Times New Roman" w:hAnsi="Times New Roman"/>
          <w:b w:val="0"/>
          <w:sz w:val="24"/>
          <w:szCs w:val="24"/>
        </w:rPr>
        <w:t xml:space="preserve">   №563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10076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 w:val="27"/>
          <w:szCs w:val="27"/>
        </w:rPr>
      </w:pPr>
      <w:r w:rsidRPr="00610076">
        <w:rPr>
          <w:sz w:val="27"/>
          <w:szCs w:val="27"/>
        </w:rPr>
        <w:t xml:space="preserve">О внесении изменений в </w:t>
      </w:r>
      <w:r w:rsidR="002276EC" w:rsidRPr="00610076">
        <w:rPr>
          <w:sz w:val="27"/>
          <w:szCs w:val="27"/>
        </w:rPr>
        <w:t>р</w:t>
      </w:r>
      <w:r w:rsidRPr="00610076">
        <w:rPr>
          <w:sz w:val="27"/>
          <w:szCs w:val="27"/>
        </w:rPr>
        <w:t>ешение Думы Юсьвинского муниципального округа Пермского края «</w:t>
      </w:r>
      <w:r w:rsidR="005B30CE" w:rsidRPr="00610076">
        <w:rPr>
          <w:sz w:val="27"/>
          <w:szCs w:val="27"/>
        </w:rPr>
        <w:t xml:space="preserve">О бюджете Юсьвинского муниципального </w:t>
      </w:r>
      <w:r w:rsidR="00A611FF" w:rsidRPr="00610076">
        <w:rPr>
          <w:sz w:val="27"/>
          <w:szCs w:val="27"/>
        </w:rPr>
        <w:t>округа</w:t>
      </w:r>
      <w:r w:rsidR="00EF5924" w:rsidRPr="00610076">
        <w:rPr>
          <w:sz w:val="27"/>
          <w:szCs w:val="27"/>
        </w:rPr>
        <w:t xml:space="preserve"> Пермского края</w:t>
      </w:r>
      <w:r w:rsidR="00412A70" w:rsidRPr="00610076">
        <w:rPr>
          <w:sz w:val="27"/>
          <w:szCs w:val="27"/>
        </w:rPr>
        <w:t xml:space="preserve"> на 2023</w:t>
      </w:r>
      <w:r w:rsidR="00D81AA8" w:rsidRPr="00610076">
        <w:rPr>
          <w:sz w:val="27"/>
          <w:szCs w:val="27"/>
        </w:rPr>
        <w:t xml:space="preserve"> год и на плановый период 202</w:t>
      </w:r>
      <w:r w:rsidR="00412A70" w:rsidRPr="00610076">
        <w:rPr>
          <w:sz w:val="27"/>
          <w:szCs w:val="27"/>
        </w:rPr>
        <w:t>4</w:t>
      </w:r>
      <w:r w:rsidR="005B30CE" w:rsidRPr="00610076">
        <w:rPr>
          <w:sz w:val="27"/>
          <w:szCs w:val="27"/>
        </w:rPr>
        <w:t>-20</w:t>
      </w:r>
      <w:r w:rsidR="002E61D5" w:rsidRPr="00610076">
        <w:rPr>
          <w:sz w:val="27"/>
          <w:szCs w:val="27"/>
        </w:rPr>
        <w:t>2</w:t>
      </w:r>
      <w:r w:rsidR="00412A70" w:rsidRPr="00610076">
        <w:rPr>
          <w:sz w:val="27"/>
          <w:szCs w:val="27"/>
        </w:rPr>
        <w:t>5</w:t>
      </w:r>
      <w:r w:rsidR="005B30CE" w:rsidRPr="00610076">
        <w:rPr>
          <w:sz w:val="27"/>
          <w:szCs w:val="27"/>
        </w:rPr>
        <w:t xml:space="preserve"> годов</w:t>
      </w:r>
      <w:r w:rsidR="00F84509" w:rsidRPr="00610076">
        <w:rPr>
          <w:sz w:val="27"/>
          <w:szCs w:val="27"/>
        </w:rPr>
        <w:t>»</w:t>
      </w:r>
    </w:p>
    <w:p w:rsidR="0091681A" w:rsidRPr="00610076" w:rsidRDefault="0091681A" w:rsidP="00E90A79">
      <w:pPr>
        <w:shd w:val="clear" w:color="auto" w:fill="FFFFFF"/>
        <w:ind w:right="5952"/>
        <w:jc w:val="both"/>
        <w:rPr>
          <w:sz w:val="27"/>
          <w:szCs w:val="27"/>
        </w:rPr>
      </w:pPr>
    </w:p>
    <w:p w:rsidR="00532704" w:rsidRPr="00610076" w:rsidRDefault="00532704" w:rsidP="00610076">
      <w:pPr>
        <w:spacing w:line="276" w:lineRule="auto"/>
        <w:ind w:right="-1" w:firstLine="567"/>
        <w:jc w:val="both"/>
        <w:rPr>
          <w:szCs w:val="28"/>
        </w:rPr>
      </w:pPr>
      <w:r w:rsidRPr="00610076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 w:rsidRPr="00610076">
        <w:rPr>
          <w:szCs w:val="28"/>
        </w:rPr>
        <w:t xml:space="preserve"> в</w:t>
      </w:r>
      <w:r w:rsidRPr="00610076">
        <w:rPr>
          <w:szCs w:val="28"/>
        </w:rPr>
        <w:t xml:space="preserve"> Юсьвинско</w:t>
      </w:r>
      <w:r w:rsidR="00EF5924" w:rsidRPr="00610076">
        <w:rPr>
          <w:szCs w:val="28"/>
        </w:rPr>
        <w:t>м</w:t>
      </w:r>
      <w:r w:rsidRPr="00610076">
        <w:rPr>
          <w:szCs w:val="28"/>
        </w:rPr>
        <w:t xml:space="preserve"> му</w:t>
      </w:r>
      <w:r w:rsidR="007F0D53" w:rsidRPr="00610076">
        <w:rPr>
          <w:szCs w:val="28"/>
        </w:rPr>
        <w:t>ниципально</w:t>
      </w:r>
      <w:r w:rsidR="00EF5924" w:rsidRPr="00610076">
        <w:rPr>
          <w:szCs w:val="28"/>
        </w:rPr>
        <w:t>м</w:t>
      </w:r>
      <w:r w:rsidR="00BA434D" w:rsidRPr="00610076">
        <w:rPr>
          <w:szCs w:val="28"/>
        </w:rPr>
        <w:t xml:space="preserve"> </w:t>
      </w:r>
      <w:r w:rsidR="00E91B4F" w:rsidRPr="00610076">
        <w:rPr>
          <w:szCs w:val="28"/>
        </w:rPr>
        <w:t>округ</w:t>
      </w:r>
      <w:r w:rsidR="00EF5924" w:rsidRPr="00610076">
        <w:rPr>
          <w:szCs w:val="28"/>
        </w:rPr>
        <w:t>е Пермского края</w:t>
      </w:r>
      <w:r w:rsidR="007F0D53" w:rsidRPr="00610076">
        <w:rPr>
          <w:szCs w:val="28"/>
        </w:rPr>
        <w:t>, утвержденным</w:t>
      </w:r>
      <w:r w:rsidRPr="00610076">
        <w:rPr>
          <w:szCs w:val="28"/>
        </w:rPr>
        <w:t xml:space="preserve"> решением </w:t>
      </w:r>
      <w:r w:rsidR="00E91B4F" w:rsidRPr="00610076">
        <w:rPr>
          <w:szCs w:val="28"/>
        </w:rPr>
        <w:t>Думы</w:t>
      </w:r>
      <w:r w:rsidRPr="00610076">
        <w:rPr>
          <w:szCs w:val="28"/>
        </w:rPr>
        <w:t xml:space="preserve"> Юсьвинского муниципального </w:t>
      </w:r>
      <w:r w:rsidR="00E91B4F" w:rsidRPr="00610076">
        <w:rPr>
          <w:szCs w:val="28"/>
        </w:rPr>
        <w:t>округа</w:t>
      </w:r>
      <w:r w:rsidRPr="00610076">
        <w:rPr>
          <w:szCs w:val="28"/>
        </w:rPr>
        <w:t xml:space="preserve"> от </w:t>
      </w:r>
      <w:r w:rsidR="00E91B4F" w:rsidRPr="00610076">
        <w:rPr>
          <w:szCs w:val="28"/>
        </w:rPr>
        <w:t>12.11.2019</w:t>
      </w:r>
      <w:r w:rsidRPr="00610076">
        <w:rPr>
          <w:szCs w:val="28"/>
        </w:rPr>
        <w:t xml:space="preserve"> № </w:t>
      </w:r>
      <w:r w:rsidR="00DC5667" w:rsidRPr="00610076">
        <w:rPr>
          <w:szCs w:val="28"/>
        </w:rPr>
        <w:t>28</w:t>
      </w:r>
      <w:r w:rsidRPr="00610076">
        <w:rPr>
          <w:szCs w:val="28"/>
        </w:rPr>
        <w:t xml:space="preserve">, </w:t>
      </w:r>
      <w:r w:rsidR="00E91B4F" w:rsidRPr="00610076">
        <w:rPr>
          <w:szCs w:val="28"/>
        </w:rPr>
        <w:t>Дума</w:t>
      </w:r>
      <w:r w:rsidRPr="00610076">
        <w:rPr>
          <w:szCs w:val="28"/>
        </w:rPr>
        <w:t xml:space="preserve"> Юсьвинского муниципального </w:t>
      </w:r>
      <w:r w:rsidR="00E91B4F" w:rsidRPr="00610076">
        <w:rPr>
          <w:szCs w:val="28"/>
        </w:rPr>
        <w:t>округа</w:t>
      </w:r>
      <w:r w:rsidR="002276EC" w:rsidRPr="00610076">
        <w:rPr>
          <w:szCs w:val="28"/>
        </w:rPr>
        <w:t xml:space="preserve"> Пермского края</w:t>
      </w:r>
      <w:r w:rsidRPr="00610076">
        <w:rPr>
          <w:szCs w:val="28"/>
        </w:rPr>
        <w:t xml:space="preserve"> РЕШАЕТ:</w:t>
      </w:r>
    </w:p>
    <w:p w:rsidR="002B2AA1" w:rsidRDefault="002B2AA1" w:rsidP="00610076">
      <w:pPr>
        <w:keepNext/>
        <w:spacing w:line="276" w:lineRule="auto"/>
        <w:ind w:firstLine="709"/>
        <w:jc w:val="both"/>
        <w:rPr>
          <w:szCs w:val="28"/>
        </w:rPr>
      </w:pPr>
      <w:r w:rsidRPr="00610076">
        <w:rPr>
          <w:szCs w:val="28"/>
        </w:rPr>
        <w:t xml:space="preserve">1. Внести в решение </w:t>
      </w:r>
      <w:r w:rsidR="002276EC" w:rsidRPr="00610076">
        <w:rPr>
          <w:szCs w:val="28"/>
        </w:rPr>
        <w:t xml:space="preserve">Думы Юсьвинского муниципального округа Пермского края </w:t>
      </w:r>
      <w:r w:rsidRPr="00610076">
        <w:rPr>
          <w:szCs w:val="28"/>
        </w:rPr>
        <w:t xml:space="preserve">от </w:t>
      </w:r>
      <w:r w:rsidR="00412A70" w:rsidRPr="00610076">
        <w:rPr>
          <w:szCs w:val="28"/>
        </w:rPr>
        <w:t>22</w:t>
      </w:r>
      <w:r w:rsidR="00650C77" w:rsidRPr="00610076">
        <w:rPr>
          <w:szCs w:val="28"/>
        </w:rPr>
        <w:t>.12.202</w:t>
      </w:r>
      <w:r w:rsidR="00412A70" w:rsidRPr="00610076">
        <w:rPr>
          <w:szCs w:val="28"/>
        </w:rPr>
        <w:t>2</w:t>
      </w:r>
      <w:r w:rsidR="00F84509" w:rsidRPr="00610076">
        <w:rPr>
          <w:szCs w:val="28"/>
        </w:rPr>
        <w:t xml:space="preserve"> № </w:t>
      </w:r>
      <w:r w:rsidR="00412A70" w:rsidRPr="00610076">
        <w:rPr>
          <w:szCs w:val="28"/>
        </w:rPr>
        <w:t>475</w:t>
      </w:r>
      <w:r w:rsidRPr="00610076">
        <w:rPr>
          <w:szCs w:val="28"/>
        </w:rPr>
        <w:t xml:space="preserve"> «О бюджете Юсьвинского муниципального </w:t>
      </w:r>
      <w:r w:rsidR="002276EC" w:rsidRPr="00610076">
        <w:rPr>
          <w:szCs w:val="28"/>
        </w:rPr>
        <w:t>округа Пермского края</w:t>
      </w:r>
      <w:r w:rsidR="00F84509" w:rsidRPr="00610076">
        <w:rPr>
          <w:szCs w:val="28"/>
        </w:rPr>
        <w:t xml:space="preserve"> на 202</w:t>
      </w:r>
      <w:r w:rsidR="00412A70" w:rsidRPr="00610076">
        <w:rPr>
          <w:szCs w:val="28"/>
        </w:rPr>
        <w:t>3</w:t>
      </w:r>
      <w:r w:rsidRPr="00610076">
        <w:rPr>
          <w:szCs w:val="28"/>
        </w:rPr>
        <w:t xml:space="preserve"> год и на плановый период 202</w:t>
      </w:r>
      <w:r w:rsidR="00412A70" w:rsidRPr="00610076">
        <w:rPr>
          <w:szCs w:val="28"/>
        </w:rPr>
        <w:t>4</w:t>
      </w:r>
      <w:r w:rsidRPr="00610076">
        <w:rPr>
          <w:szCs w:val="28"/>
        </w:rPr>
        <w:t>-202</w:t>
      </w:r>
      <w:r w:rsidR="00412A70" w:rsidRPr="00610076">
        <w:rPr>
          <w:szCs w:val="28"/>
        </w:rPr>
        <w:t>5</w:t>
      </w:r>
      <w:r w:rsidRPr="00610076">
        <w:rPr>
          <w:szCs w:val="28"/>
        </w:rPr>
        <w:t xml:space="preserve"> годов» следующие изменения:</w:t>
      </w:r>
    </w:p>
    <w:p w:rsidR="00EF5430" w:rsidRDefault="00EF5430" w:rsidP="00EF5430">
      <w:pPr>
        <w:pStyle w:val="afc"/>
        <w:shd w:val="clear" w:color="auto" w:fill="FFFFFF"/>
        <w:spacing w:line="276" w:lineRule="auto"/>
        <w:rPr>
          <w:szCs w:val="28"/>
        </w:rPr>
      </w:pPr>
      <w:r w:rsidRPr="00EF5430">
        <w:rPr>
          <w:b/>
          <w:szCs w:val="28"/>
        </w:rPr>
        <w:t>1.1.</w:t>
      </w:r>
      <w:r>
        <w:rPr>
          <w:szCs w:val="28"/>
        </w:rPr>
        <w:t xml:space="preserve"> пункт 2 статьи 1 утвердить в следующей редакции:</w:t>
      </w:r>
    </w:p>
    <w:p w:rsidR="00EF5430" w:rsidRPr="00610076" w:rsidRDefault="00EF5430" w:rsidP="00EF5430">
      <w:pPr>
        <w:pStyle w:val="afc"/>
        <w:shd w:val="clear" w:color="auto" w:fill="FFFFFF"/>
        <w:spacing w:line="276" w:lineRule="auto"/>
        <w:rPr>
          <w:szCs w:val="28"/>
        </w:rPr>
      </w:pPr>
      <w:r>
        <w:rPr>
          <w:szCs w:val="28"/>
        </w:rPr>
        <w:t>«</w:t>
      </w:r>
      <w:r w:rsidRPr="00610076">
        <w:rPr>
          <w:szCs w:val="28"/>
        </w:rPr>
        <w:t>2. Утвердить основные характеристики бюджета муниципального округа на 2024 год и на 2025 год:</w:t>
      </w:r>
    </w:p>
    <w:p w:rsidR="00EF5430" w:rsidRPr="00610076" w:rsidRDefault="00EF5430" w:rsidP="00EF5430">
      <w:pPr>
        <w:pStyle w:val="afc"/>
        <w:shd w:val="clear" w:color="auto" w:fill="FFFFFF"/>
        <w:spacing w:line="276" w:lineRule="auto"/>
        <w:rPr>
          <w:szCs w:val="28"/>
        </w:rPr>
      </w:pPr>
      <w:r w:rsidRPr="00610076">
        <w:rPr>
          <w:szCs w:val="28"/>
        </w:rPr>
        <w:t xml:space="preserve">1) общий объем доходов бюджета муниципального округа на 2024 год в сумме </w:t>
      </w:r>
      <w:r>
        <w:rPr>
          <w:b/>
          <w:szCs w:val="28"/>
        </w:rPr>
        <w:t>855 210,09115</w:t>
      </w:r>
      <w:r w:rsidRPr="00610076">
        <w:rPr>
          <w:szCs w:val="28"/>
        </w:rPr>
        <w:t xml:space="preserve"> тыс. рублей и на 2025 год в сумме </w:t>
      </w:r>
      <w:r>
        <w:rPr>
          <w:b/>
          <w:szCs w:val="28"/>
        </w:rPr>
        <w:t>876 897,79075</w:t>
      </w:r>
      <w:r w:rsidRPr="00610076">
        <w:rPr>
          <w:szCs w:val="28"/>
        </w:rPr>
        <w:t xml:space="preserve"> тыс. рублей;</w:t>
      </w:r>
    </w:p>
    <w:p w:rsidR="00EF5430" w:rsidRPr="00610076" w:rsidRDefault="00EF5430" w:rsidP="00EF5430">
      <w:pPr>
        <w:pStyle w:val="afc"/>
        <w:shd w:val="clear" w:color="auto" w:fill="FFFFFF"/>
        <w:spacing w:line="276" w:lineRule="auto"/>
        <w:rPr>
          <w:szCs w:val="28"/>
        </w:rPr>
      </w:pPr>
      <w:r w:rsidRPr="00610076">
        <w:rPr>
          <w:szCs w:val="28"/>
        </w:rPr>
        <w:t xml:space="preserve">2) общий объем расходов бюджета муниципального округа на 2024 год в сумме </w:t>
      </w:r>
      <w:r>
        <w:rPr>
          <w:b/>
          <w:szCs w:val="28"/>
        </w:rPr>
        <w:t>855 210,09115</w:t>
      </w:r>
      <w:r w:rsidRPr="00610076">
        <w:rPr>
          <w:szCs w:val="28"/>
        </w:rPr>
        <w:t xml:space="preserve"> тыс. рублей (в том числе условно утвержденные расходы </w:t>
      </w:r>
      <w:r>
        <w:rPr>
          <w:b/>
          <w:szCs w:val="28"/>
        </w:rPr>
        <w:t xml:space="preserve">1 312,132 </w:t>
      </w:r>
      <w:r w:rsidRPr="00610076">
        <w:rPr>
          <w:szCs w:val="28"/>
        </w:rPr>
        <w:t xml:space="preserve">тыс. рублей) и на 2025 год в сумме </w:t>
      </w:r>
      <w:r>
        <w:rPr>
          <w:b/>
          <w:szCs w:val="28"/>
        </w:rPr>
        <w:t>876 897,79075</w:t>
      </w:r>
      <w:r w:rsidRPr="00610076">
        <w:rPr>
          <w:szCs w:val="28"/>
        </w:rPr>
        <w:t xml:space="preserve"> тыс. рублей (в том числе условно утвержденные расходы </w:t>
      </w:r>
      <w:r>
        <w:rPr>
          <w:b/>
          <w:szCs w:val="28"/>
        </w:rPr>
        <w:t>10 313</w:t>
      </w:r>
      <w:r w:rsidRPr="00610076">
        <w:rPr>
          <w:b/>
          <w:szCs w:val="28"/>
        </w:rPr>
        <w:t>,</w:t>
      </w:r>
      <w:r>
        <w:rPr>
          <w:b/>
          <w:szCs w:val="28"/>
        </w:rPr>
        <w:t>3</w:t>
      </w:r>
      <w:r w:rsidRPr="00610076">
        <w:rPr>
          <w:b/>
          <w:szCs w:val="28"/>
        </w:rPr>
        <w:t xml:space="preserve">33 </w:t>
      </w:r>
      <w:r w:rsidRPr="00610076">
        <w:rPr>
          <w:szCs w:val="28"/>
        </w:rPr>
        <w:t>тыс. рублей);</w:t>
      </w:r>
    </w:p>
    <w:p w:rsidR="00EF5430" w:rsidRPr="00610076" w:rsidRDefault="00EF5430" w:rsidP="00EF5430">
      <w:pPr>
        <w:pStyle w:val="afc"/>
        <w:shd w:val="clear" w:color="auto" w:fill="FFFFFF"/>
        <w:spacing w:line="276" w:lineRule="auto"/>
        <w:rPr>
          <w:szCs w:val="28"/>
        </w:rPr>
      </w:pPr>
      <w:r w:rsidRPr="00610076">
        <w:rPr>
          <w:szCs w:val="28"/>
        </w:rPr>
        <w:t>3) дефицит бюджета муниципального округа на 2024 год в сумме</w:t>
      </w:r>
      <w:r w:rsidRPr="00610076">
        <w:rPr>
          <w:b/>
          <w:szCs w:val="28"/>
        </w:rPr>
        <w:t xml:space="preserve"> 0,0 </w:t>
      </w:r>
      <w:r w:rsidRPr="00610076">
        <w:rPr>
          <w:szCs w:val="28"/>
        </w:rPr>
        <w:t>тыс</w:t>
      </w:r>
      <w:proofErr w:type="gramStart"/>
      <w:r w:rsidRPr="00610076">
        <w:rPr>
          <w:szCs w:val="28"/>
        </w:rPr>
        <w:t>.р</w:t>
      </w:r>
      <w:proofErr w:type="gramEnd"/>
      <w:r w:rsidRPr="00610076">
        <w:rPr>
          <w:szCs w:val="28"/>
        </w:rPr>
        <w:t xml:space="preserve">ублей и на 2025 год в сумме </w:t>
      </w:r>
      <w:r w:rsidRPr="00610076">
        <w:rPr>
          <w:b/>
          <w:szCs w:val="28"/>
        </w:rPr>
        <w:t xml:space="preserve">0,0 </w:t>
      </w:r>
      <w:r w:rsidRPr="00610076">
        <w:rPr>
          <w:szCs w:val="28"/>
        </w:rPr>
        <w:t>тыс. рублей.»;</w:t>
      </w:r>
    </w:p>
    <w:p w:rsidR="004E3609" w:rsidRPr="00610076" w:rsidRDefault="002B2AA1" w:rsidP="00E95D7F">
      <w:pPr>
        <w:widowControl w:val="0"/>
        <w:numPr>
          <w:ilvl w:val="1"/>
          <w:numId w:val="0"/>
        </w:numPr>
        <w:spacing w:line="276" w:lineRule="auto"/>
        <w:ind w:left="1429" w:hanging="720"/>
        <w:jc w:val="both"/>
        <w:rPr>
          <w:rStyle w:val="FontStyle11"/>
          <w:sz w:val="28"/>
          <w:szCs w:val="28"/>
        </w:rPr>
      </w:pPr>
      <w:r w:rsidRPr="00610076">
        <w:rPr>
          <w:b/>
          <w:szCs w:val="28"/>
        </w:rPr>
        <w:t>1.</w:t>
      </w:r>
      <w:r w:rsidR="00EF5430">
        <w:rPr>
          <w:b/>
          <w:szCs w:val="28"/>
        </w:rPr>
        <w:t>2</w:t>
      </w:r>
      <w:r w:rsidR="00E95D7F">
        <w:rPr>
          <w:b/>
          <w:szCs w:val="28"/>
        </w:rPr>
        <w:t>.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4E3609" w:rsidRPr="00610076">
        <w:rPr>
          <w:rStyle w:val="FontStyle11"/>
          <w:sz w:val="28"/>
          <w:szCs w:val="28"/>
        </w:rPr>
        <w:t>Приложения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B06147" w:rsidRPr="00610076">
        <w:rPr>
          <w:rStyle w:val="FontStyle11"/>
          <w:sz w:val="28"/>
          <w:szCs w:val="28"/>
        </w:rPr>
        <w:t xml:space="preserve">1, </w:t>
      </w:r>
      <w:r w:rsidR="00A22E2B" w:rsidRPr="00610076">
        <w:rPr>
          <w:rStyle w:val="FontStyle11"/>
          <w:sz w:val="28"/>
          <w:szCs w:val="28"/>
        </w:rPr>
        <w:t xml:space="preserve">2, </w:t>
      </w:r>
      <w:r w:rsidR="00E95D7F">
        <w:rPr>
          <w:rStyle w:val="FontStyle11"/>
          <w:sz w:val="28"/>
          <w:szCs w:val="28"/>
        </w:rPr>
        <w:t>3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4E3609" w:rsidRPr="00610076">
        <w:rPr>
          <w:rStyle w:val="FontStyle11"/>
          <w:sz w:val="28"/>
          <w:szCs w:val="28"/>
        </w:rPr>
        <w:t>утвердить в новой прилагаемой редакции.</w:t>
      </w:r>
    </w:p>
    <w:p w:rsidR="002276EC" w:rsidRPr="00610076" w:rsidRDefault="004E3609" w:rsidP="00610076">
      <w:pPr>
        <w:pStyle w:val="33"/>
        <w:spacing w:after="0" w:line="276" w:lineRule="auto"/>
        <w:ind w:left="0" w:firstLine="709"/>
        <w:jc w:val="both"/>
        <w:rPr>
          <w:sz w:val="28"/>
          <w:szCs w:val="28"/>
        </w:rPr>
      </w:pPr>
      <w:r w:rsidRPr="00610076">
        <w:rPr>
          <w:rStyle w:val="FontStyle11"/>
          <w:sz w:val="28"/>
          <w:szCs w:val="28"/>
        </w:rPr>
        <w:lastRenderedPageBreak/>
        <w:t xml:space="preserve">2. </w:t>
      </w:r>
      <w:r w:rsidR="002276EC" w:rsidRPr="00610076">
        <w:rPr>
          <w:sz w:val="28"/>
          <w:szCs w:val="28"/>
        </w:rPr>
        <w:t>Опубликовать решение в газете «</w:t>
      </w:r>
      <w:proofErr w:type="spellStart"/>
      <w:r w:rsidR="002276EC" w:rsidRPr="00610076">
        <w:rPr>
          <w:sz w:val="28"/>
          <w:szCs w:val="28"/>
        </w:rPr>
        <w:t>Юсьвинские</w:t>
      </w:r>
      <w:proofErr w:type="spellEnd"/>
      <w:r w:rsidR="002276EC" w:rsidRPr="00610076">
        <w:rPr>
          <w:sz w:val="28"/>
          <w:szCs w:val="28"/>
        </w:rPr>
        <w:t xml:space="preserve"> вести»</w:t>
      </w:r>
      <w:r w:rsidR="00F51CD6" w:rsidRPr="0061007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610076">
        <w:rPr>
          <w:sz w:val="28"/>
          <w:szCs w:val="28"/>
        </w:rPr>
        <w:t>.</w:t>
      </w:r>
    </w:p>
    <w:p w:rsidR="004E3609" w:rsidRPr="00610076" w:rsidRDefault="004E3609" w:rsidP="00610076">
      <w:pPr>
        <w:pStyle w:val="affa"/>
        <w:spacing w:line="276" w:lineRule="auto"/>
        <w:ind w:firstLine="709"/>
        <w:jc w:val="both"/>
        <w:rPr>
          <w:szCs w:val="28"/>
        </w:rPr>
      </w:pPr>
      <w:r w:rsidRPr="00610076">
        <w:rPr>
          <w:rStyle w:val="FontStyle11"/>
          <w:sz w:val="28"/>
          <w:szCs w:val="28"/>
        </w:rPr>
        <w:t xml:space="preserve">3. </w:t>
      </w:r>
      <w:r w:rsidRPr="00610076">
        <w:rPr>
          <w:szCs w:val="28"/>
        </w:rPr>
        <w:t xml:space="preserve">Настоящее решение вступает в силу со дня его </w:t>
      </w:r>
      <w:r w:rsidR="00492D41" w:rsidRPr="00610076">
        <w:rPr>
          <w:szCs w:val="28"/>
        </w:rPr>
        <w:t>официального опубликования</w:t>
      </w:r>
      <w:r w:rsidRPr="00610076">
        <w:rPr>
          <w:szCs w:val="28"/>
        </w:rPr>
        <w:t>.</w:t>
      </w:r>
    </w:p>
    <w:p w:rsidR="006C5017" w:rsidRPr="00610076" w:rsidRDefault="006C5017" w:rsidP="00DD2CBC">
      <w:pPr>
        <w:pStyle w:val="affa"/>
        <w:ind w:firstLine="709"/>
        <w:jc w:val="both"/>
        <w:rPr>
          <w:szCs w:val="28"/>
        </w:rPr>
      </w:pPr>
    </w:p>
    <w:p w:rsidR="00610076" w:rsidRPr="00610076" w:rsidRDefault="00610076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RPr="00610076" w:rsidTr="00610076">
        <w:trPr>
          <w:trHeight w:val="1857"/>
        </w:trPr>
        <w:tc>
          <w:tcPr>
            <w:tcW w:w="4503" w:type="dxa"/>
          </w:tcPr>
          <w:p w:rsidR="008B156B" w:rsidRPr="00610076" w:rsidRDefault="003E413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8B156B" w:rsidRPr="00610076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8B156B" w:rsidRPr="00610076">
              <w:rPr>
                <w:szCs w:val="28"/>
              </w:rPr>
              <w:t xml:space="preserve"> Думы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  <w:p w:rsidR="003E413B" w:rsidRPr="00610076" w:rsidRDefault="003E413B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</w:t>
            </w:r>
            <w:proofErr w:type="spellStart"/>
            <w:r>
              <w:rPr>
                <w:szCs w:val="28"/>
              </w:rPr>
              <w:t>А.В.Миков</w:t>
            </w:r>
            <w:proofErr w:type="spellEnd"/>
          </w:p>
        </w:tc>
        <w:tc>
          <w:tcPr>
            <w:tcW w:w="708" w:type="dxa"/>
          </w:tcPr>
          <w:p w:rsidR="008B156B" w:rsidRPr="00610076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Pr="00610076" w:rsidRDefault="00E12FE5" w:rsidP="00E12FE5">
            <w:pPr>
              <w:widowControl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610076">
              <w:rPr>
                <w:szCs w:val="28"/>
              </w:rPr>
              <w:t>Г</w:t>
            </w:r>
            <w:r w:rsidR="008B156B" w:rsidRPr="00610076">
              <w:rPr>
                <w:szCs w:val="28"/>
              </w:rPr>
              <w:t>лав</w:t>
            </w:r>
            <w:r w:rsidRPr="00610076">
              <w:rPr>
                <w:szCs w:val="28"/>
              </w:rPr>
              <w:t>а муниципального округа – глава</w:t>
            </w:r>
            <w:r w:rsidR="008B156B" w:rsidRPr="00610076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8B156B" w:rsidRPr="00610076" w:rsidRDefault="003E413B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bookmarkStart w:id="0" w:name="_GoBack"/>
            <w:bookmarkEnd w:id="0"/>
            <w:r w:rsidRPr="003E413B">
              <w:rPr>
                <w:szCs w:val="28"/>
              </w:rPr>
              <w:t>Н.Г. Никулин</w:t>
            </w:r>
          </w:p>
        </w:tc>
      </w:tr>
      <w:tr w:rsidR="008B156B" w:rsidRPr="00610076" w:rsidTr="008B156B">
        <w:tc>
          <w:tcPr>
            <w:tcW w:w="4503" w:type="dxa"/>
          </w:tcPr>
          <w:p w:rsidR="008B156B" w:rsidRPr="00610076" w:rsidRDefault="008B156B" w:rsidP="008B156B">
            <w:pPr>
              <w:pStyle w:val="affa"/>
              <w:jc w:val="right"/>
              <w:rPr>
                <w:szCs w:val="28"/>
              </w:rPr>
            </w:pPr>
          </w:p>
        </w:tc>
        <w:tc>
          <w:tcPr>
            <w:tcW w:w="708" w:type="dxa"/>
          </w:tcPr>
          <w:p w:rsidR="008B156B" w:rsidRPr="00610076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Pr="00610076" w:rsidRDefault="008B156B" w:rsidP="003E413B">
            <w:pPr>
              <w:pStyle w:val="affa"/>
              <w:jc w:val="right"/>
              <w:rPr>
                <w:szCs w:val="28"/>
              </w:rPr>
            </w:pPr>
            <w:r w:rsidRPr="00610076">
              <w:rPr>
                <w:szCs w:val="28"/>
              </w:rPr>
              <w:t xml:space="preserve">                                       </w:t>
            </w:r>
          </w:p>
        </w:tc>
      </w:tr>
    </w:tbl>
    <w:p w:rsidR="008B156B" w:rsidRPr="00610076" w:rsidRDefault="008B156B" w:rsidP="00DD2CBC">
      <w:pPr>
        <w:pStyle w:val="affa"/>
        <w:ind w:firstLine="709"/>
        <w:jc w:val="both"/>
        <w:rPr>
          <w:szCs w:val="28"/>
        </w:rPr>
      </w:pPr>
    </w:p>
    <w:p w:rsidR="00E91B4F" w:rsidRPr="00610076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RPr="00610076" w:rsidSect="000B6309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84" w:right="566" w:bottom="1134" w:left="1701" w:header="170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81" w:rsidRDefault="00525681">
      <w:r>
        <w:separator/>
      </w:r>
    </w:p>
  </w:endnote>
  <w:endnote w:type="continuationSeparator" w:id="0">
    <w:p w:rsidR="00525681" w:rsidRDefault="0052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3"/>
      <w:jc w:val="right"/>
    </w:pPr>
  </w:p>
  <w:p w:rsidR="00E95D7F" w:rsidRDefault="00E95D7F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3"/>
      <w:jc w:val="right"/>
    </w:pPr>
  </w:p>
  <w:p w:rsidR="00E95D7F" w:rsidRDefault="00E95D7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81" w:rsidRDefault="00525681">
      <w:r>
        <w:separator/>
      </w:r>
    </w:p>
  </w:footnote>
  <w:footnote w:type="continuationSeparator" w:id="0">
    <w:p w:rsidR="00525681" w:rsidRDefault="0052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0</w:t>
    </w:r>
    <w:r>
      <w:rPr>
        <w:rStyle w:val="af5"/>
      </w:rPr>
      <w:fldChar w:fldCharType="end"/>
    </w:r>
  </w:p>
  <w:p w:rsidR="00E95D7F" w:rsidRDefault="00E95D7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227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B6309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69FE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4F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2070"/>
    <w:rsid w:val="00153321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1C26"/>
    <w:rsid w:val="00182099"/>
    <w:rsid w:val="001861B8"/>
    <w:rsid w:val="00186A0E"/>
    <w:rsid w:val="00187CCA"/>
    <w:rsid w:val="00190332"/>
    <w:rsid w:val="0019092A"/>
    <w:rsid w:val="00190B35"/>
    <w:rsid w:val="00190C1B"/>
    <w:rsid w:val="00191D06"/>
    <w:rsid w:val="0019638E"/>
    <w:rsid w:val="001A046F"/>
    <w:rsid w:val="001A2731"/>
    <w:rsid w:val="001A36D4"/>
    <w:rsid w:val="001A4A90"/>
    <w:rsid w:val="001A72AE"/>
    <w:rsid w:val="001B183C"/>
    <w:rsid w:val="001B2AAE"/>
    <w:rsid w:val="001B31A6"/>
    <w:rsid w:val="001B5EFA"/>
    <w:rsid w:val="001B7FB6"/>
    <w:rsid w:val="001C2FE3"/>
    <w:rsid w:val="001C3A3B"/>
    <w:rsid w:val="001C4CC4"/>
    <w:rsid w:val="001D0C7D"/>
    <w:rsid w:val="001D1847"/>
    <w:rsid w:val="001D2882"/>
    <w:rsid w:val="001D2F8D"/>
    <w:rsid w:val="001D4A09"/>
    <w:rsid w:val="001D5346"/>
    <w:rsid w:val="001D5F8C"/>
    <w:rsid w:val="001D775C"/>
    <w:rsid w:val="001D7888"/>
    <w:rsid w:val="001E21A5"/>
    <w:rsid w:val="001E3AC1"/>
    <w:rsid w:val="001E42E4"/>
    <w:rsid w:val="001F307B"/>
    <w:rsid w:val="001F430F"/>
    <w:rsid w:val="001F4966"/>
    <w:rsid w:val="001F637E"/>
    <w:rsid w:val="001F7E45"/>
    <w:rsid w:val="00200402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0F1F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1DA6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18D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13B"/>
    <w:rsid w:val="003E4827"/>
    <w:rsid w:val="003E77B1"/>
    <w:rsid w:val="003F05CC"/>
    <w:rsid w:val="003F1D62"/>
    <w:rsid w:val="003F31F9"/>
    <w:rsid w:val="003F6341"/>
    <w:rsid w:val="004057E7"/>
    <w:rsid w:val="00407084"/>
    <w:rsid w:val="00407B98"/>
    <w:rsid w:val="00410B57"/>
    <w:rsid w:val="00412266"/>
    <w:rsid w:val="00412A70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37DE2"/>
    <w:rsid w:val="00443A9A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D7DA9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5699"/>
    <w:rsid w:val="00506B05"/>
    <w:rsid w:val="00511575"/>
    <w:rsid w:val="00512C84"/>
    <w:rsid w:val="00513619"/>
    <w:rsid w:val="00516D10"/>
    <w:rsid w:val="0052149B"/>
    <w:rsid w:val="00521C6F"/>
    <w:rsid w:val="00521DBF"/>
    <w:rsid w:val="00522203"/>
    <w:rsid w:val="00522D80"/>
    <w:rsid w:val="00523D3C"/>
    <w:rsid w:val="00524587"/>
    <w:rsid w:val="00525681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2BE"/>
    <w:rsid w:val="005F1E65"/>
    <w:rsid w:val="005F1F6B"/>
    <w:rsid w:val="00602D2D"/>
    <w:rsid w:val="00603287"/>
    <w:rsid w:val="00610076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25E20"/>
    <w:rsid w:val="006343B5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38D0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331"/>
    <w:rsid w:val="0076042F"/>
    <w:rsid w:val="00760716"/>
    <w:rsid w:val="00761D7E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4CDA"/>
    <w:rsid w:val="007D5E68"/>
    <w:rsid w:val="007D6BC9"/>
    <w:rsid w:val="007D76D0"/>
    <w:rsid w:val="007E27E5"/>
    <w:rsid w:val="007E329A"/>
    <w:rsid w:val="007E683B"/>
    <w:rsid w:val="007F0D53"/>
    <w:rsid w:val="007F10BC"/>
    <w:rsid w:val="007F1D5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A89"/>
    <w:rsid w:val="00891EEB"/>
    <w:rsid w:val="00892017"/>
    <w:rsid w:val="00893583"/>
    <w:rsid w:val="0089621C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094C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03D2"/>
    <w:rsid w:val="00991C91"/>
    <w:rsid w:val="00991E07"/>
    <w:rsid w:val="00993CB2"/>
    <w:rsid w:val="00995CA1"/>
    <w:rsid w:val="0099763E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2E70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31E7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308C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D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1AC3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1B64"/>
    <w:rsid w:val="00AC2796"/>
    <w:rsid w:val="00AC2A1C"/>
    <w:rsid w:val="00AC3ADA"/>
    <w:rsid w:val="00AC452F"/>
    <w:rsid w:val="00AC4579"/>
    <w:rsid w:val="00AD09AC"/>
    <w:rsid w:val="00AD1FCD"/>
    <w:rsid w:val="00AD2BDD"/>
    <w:rsid w:val="00AD333B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47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2030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227A"/>
    <w:rsid w:val="00BD3387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27478"/>
    <w:rsid w:val="00C32C8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1E11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5B18"/>
    <w:rsid w:val="00DC6BE1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ACF"/>
    <w:rsid w:val="00DE2A50"/>
    <w:rsid w:val="00DE71B6"/>
    <w:rsid w:val="00DE7EC2"/>
    <w:rsid w:val="00DF1789"/>
    <w:rsid w:val="00DF190F"/>
    <w:rsid w:val="00DF1AD5"/>
    <w:rsid w:val="00DF34EE"/>
    <w:rsid w:val="00DF3AA8"/>
    <w:rsid w:val="00DF3ECF"/>
    <w:rsid w:val="00DF44E6"/>
    <w:rsid w:val="00DF474D"/>
    <w:rsid w:val="00DF6F9C"/>
    <w:rsid w:val="00E014D9"/>
    <w:rsid w:val="00E01BB8"/>
    <w:rsid w:val="00E024AF"/>
    <w:rsid w:val="00E02742"/>
    <w:rsid w:val="00E07955"/>
    <w:rsid w:val="00E10E16"/>
    <w:rsid w:val="00E1241C"/>
    <w:rsid w:val="00E12FE5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95D7F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430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1E9F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806"/>
    <w:rsid w:val="00FD0F97"/>
    <w:rsid w:val="00FD170B"/>
    <w:rsid w:val="00FD6C72"/>
    <w:rsid w:val="00FD7B8A"/>
    <w:rsid w:val="00FE1916"/>
    <w:rsid w:val="00FE20DD"/>
    <w:rsid w:val="00FE4011"/>
    <w:rsid w:val="00FE4E70"/>
    <w:rsid w:val="00FE5778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01552-A75F-4E48-8FA0-EF5DAD84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23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6</cp:revision>
  <cp:lastPrinted>2023-07-14T05:20:00Z</cp:lastPrinted>
  <dcterms:created xsi:type="dcterms:W3CDTF">2023-10-26T07:24:00Z</dcterms:created>
  <dcterms:modified xsi:type="dcterms:W3CDTF">2023-11-23T08:13:00Z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